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4ECF">
        <w:fldChar w:fldCharType="begin"/>
      </w:r>
      <w:r w:rsidR="00914ECF">
        <w:instrText xml:space="preserve"> DOCPROPERTY  TSG/WGRef  \* MERGEFORMAT </w:instrText>
      </w:r>
      <w:r w:rsidR="00914ECF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914E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415785" w:rsidRPr="007154D8">
        <w:t>R1-181</w:t>
      </w:r>
      <w:r w:rsidR="007154D8" w:rsidRPr="007154D8">
        <w:t>3155</w:t>
      </w:r>
    </w:p>
    <w:p w:rsidR="001E41F3" w:rsidRDefault="00914E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02765" w:rsidRDefault="004157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B02765">
              <w:rPr>
                <w:b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4E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4E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4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785">
            <w:pPr>
              <w:pStyle w:val="CRCoverPage"/>
              <w:spacing w:after="0"/>
              <w:ind w:left="100"/>
              <w:rPr>
                <w:noProof/>
              </w:rPr>
            </w:pPr>
            <w:r w:rsidRPr="008527E4">
              <w:rPr>
                <w:lang w:val="en-US" w:eastAsia="zh-CN"/>
              </w:rPr>
              <w:t xml:space="preserve">Null A-CSI report overlap with </w:t>
            </w:r>
            <w:r>
              <w:rPr>
                <w:lang w:val="en-US" w:eastAsia="zh-CN"/>
              </w:rPr>
              <w:t>PUCCH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4E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4E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4E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4E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0D50" w:rsidRDefault="00415785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15785">
              <w:rPr>
                <w:noProof/>
              </w:rPr>
              <w:t xml:space="preserve">It is unclear how a UCI that would be transmitted in a PUCCH that overlaps a PUSCH without UL-SCH and with </w:t>
            </w:r>
            <w:r>
              <w:rPr>
                <w:noProof/>
              </w:rPr>
              <w:t>a CSI request for a CSI-ReportConfig with reportQua</w:t>
            </w:r>
            <w:r w:rsidR="00FE11E3">
              <w:rPr>
                <w:noProof/>
              </w:rPr>
              <w:t>nti</w:t>
            </w:r>
            <w:r>
              <w:rPr>
                <w:noProof/>
              </w:rPr>
              <w:t xml:space="preserve">ty set to </w:t>
            </w:r>
            <w:r w:rsidR="000D0182">
              <w:rPr>
                <w:noProof/>
              </w:rPr>
              <w:t>‘</w:t>
            </w:r>
            <w:r>
              <w:rPr>
                <w:noProof/>
              </w:rPr>
              <w:t>none</w:t>
            </w:r>
            <w:r w:rsidR="000D0182">
              <w:rPr>
                <w:noProof/>
              </w:rPr>
              <w:t>’</w:t>
            </w:r>
            <w:r>
              <w:rPr>
                <w:noProof/>
              </w:rPr>
              <w:t xml:space="preserve"> is transmitted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E0D50" w:rsidRDefault="00415785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A</w:t>
            </w:r>
            <w:r w:rsidRPr="00415785">
              <w:rPr>
                <w:noProof/>
              </w:rPr>
              <w:t xml:space="preserve"> UCI that would be transmitted in a PUCCH that overlaps a PUSCH without UL-SCH and with </w:t>
            </w:r>
            <w:r>
              <w:rPr>
                <w:noProof/>
              </w:rPr>
              <w:t>a CSI request for a CSI-ReportConfig with reportQuatlity set to none is transmitted on the PUCCH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0D50" w:rsidRDefault="00415785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The spec will be ambiguous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D50" w:rsidRPr="00BE0D50" w:rsidRDefault="00415785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9.3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5785" w:rsidRPr="00B916EC" w:rsidRDefault="00415785" w:rsidP="00415785">
      <w:pPr>
        <w:pStyle w:val="Heading2"/>
        <w:ind w:left="1136" w:hanging="1136"/>
        <w:rPr>
          <w:szCs w:val="32"/>
        </w:rPr>
      </w:pPr>
      <w:bookmarkStart w:id="2" w:name="_Ref497053963"/>
      <w:bookmarkStart w:id="3" w:name="_Toc517265070"/>
      <w:r w:rsidRPr="00B916EC">
        <w:lastRenderedPageBreak/>
        <w:t>9.3</w:t>
      </w:r>
      <w:r w:rsidRPr="00B916EC">
        <w:rPr>
          <w:rFonts w:hint="eastAsia"/>
        </w:rPr>
        <w:tab/>
      </w:r>
      <w:r w:rsidRPr="00B916EC">
        <w:rPr>
          <w:szCs w:val="32"/>
        </w:rPr>
        <w:t>UCI reporting in physical uplink shared channel</w:t>
      </w:r>
      <w:bookmarkEnd w:id="2"/>
      <w:bookmarkEnd w:id="3"/>
    </w:p>
    <w:p w:rsidR="00415785" w:rsidRPr="00415785" w:rsidRDefault="00415785" w:rsidP="00FE11E3">
      <w:pPr>
        <w:jc w:val="both"/>
        <w:rPr>
          <w:noProof/>
          <w:color w:val="FF0000"/>
          <w:u w:val="single"/>
        </w:rPr>
      </w:pPr>
      <w:r w:rsidRPr="00415785">
        <w:rPr>
          <w:noProof/>
          <w:color w:val="FF0000"/>
          <w:u w:val="single"/>
        </w:rPr>
        <w:t xml:space="preserve">If a </w:t>
      </w:r>
      <w:r w:rsidR="001E6D48">
        <w:rPr>
          <w:noProof/>
          <w:color w:val="FF0000"/>
          <w:u w:val="single"/>
        </w:rPr>
        <w:t>UE determines that a PUSCH with</w:t>
      </w:r>
      <w:r w:rsidRPr="00415785">
        <w:rPr>
          <w:noProof/>
          <w:color w:val="FF0000"/>
          <w:u w:val="single"/>
        </w:rPr>
        <w:t>out UL-SCH and with a CSI request for a CSI-ReportConfig with reportQua</w:t>
      </w:r>
      <w:r w:rsidR="00FE11E3">
        <w:rPr>
          <w:noProof/>
          <w:color w:val="FF0000"/>
          <w:u w:val="single"/>
        </w:rPr>
        <w:t>nt</w:t>
      </w:r>
      <w:r w:rsidRPr="00415785">
        <w:rPr>
          <w:noProof/>
          <w:color w:val="FF0000"/>
          <w:u w:val="single"/>
        </w:rPr>
        <w:t xml:space="preserve">ity set to </w:t>
      </w:r>
      <w:r w:rsidR="00FE11E3">
        <w:rPr>
          <w:noProof/>
          <w:color w:val="FF0000"/>
          <w:u w:val="single"/>
        </w:rPr>
        <w:t>‘</w:t>
      </w:r>
      <w:r w:rsidRPr="00415785">
        <w:rPr>
          <w:noProof/>
          <w:color w:val="FF0000"/>
          <w:u w:val="single"/>
        </w:rPr>
        <w:t>none</w:t>
      </w:r>
      <w:r w:rsidR="00FE11E3">
        <w:rPr>
          <w:noProof/>
          <w:color w:val="FF0000"/>
          <w:u w:val="single"/>
        </w:rPr>
        <w:t>’</w:t>
      </w:r>
      <w:bookmarkStart w:id="4" w:name="_GoBack"/>
      <w:bookmarkEnd w:id="4"/>
      <w:r w:rsidRPr="00415785">
        <w:rPr>
          <w:noProof/>
          <w:color w:val="FF0000"/>
          <w:u w:val="single"/>
        </w:rPr>
        <w:t xml:space="preserve"> that overlaps with a PUCCH transmission, the UE doesn't transmit the PUSCH.</w:t>
      </w:r>
    </w:p>
    <w:p w:rsidR="00415785" w:rsidRPr="00B916EC" w:rsidRDefault="00415785" w:rsidP="00415785">
      <w:r w:rsidRPr="00B916EC">
        <w:t>Offset values are defined for a UE to determine a number of resources for multiplexing HARQ-ACK</w:t>
      </w:r>
      <w:r w:rsidRPr="0063299D">
        <w:t xml:space="preserve"> </w:t>
      </w:r>
      <w:r>
        <w:t>information</w:t>
      </w:r>
      <w:r w:rsidRPr="00B916EC">
        <w:t xml:space="preserve"> and for multiplexing CSI </w:t>
      </w:r>
      <w:r>
        <w:t xml:space="preserve">reports </w:t>
      </w:r>
      <w:r w:rsidRPr="00B916EC">
        <w:t>in a PUSCH. The offset values are signalled to a UE either by a DCI format scheduling the PUSCH transmission or by higher layers.</w:t>
      </w:r>
    </w:p>
    <w:p w:rsidR="001E41F3" w:rsidRDefault="00415785">
      <w:pPr>
        <w:rPr>
          <w:noProof/>
        </w:rPr>
      </w:pPr>
      <w:r>
        <w:rPr>
          <w:noProof/>
        </w:rPr>
        <w:t>&lt;omitted parts&gt;</w:t>
      </w:r>
    </w:p>
    <w:p w:rsidR="00884466" w:rsidRDefault="00884466" w:rsidP="00884466">
      <w:pPr>
        <w:rPr>
          <w:noProof/>
        </w:rPr>
      </w:pPr>
    </w:p>
    <w:sectPr w:rsidR="0088446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ECF" w:rsidRDefault="00914ECF">
      <w:r>
        <w:separator/>
      </w:r>
    </w:p>
  </w:endnote>
  <w:endnote w:type="continuationSeparator" w:id="0">
    <w:p w:rsidR="00914ECF" w:rsidRDefault="0091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ECF" w:rsidRDefault="00914ECF">
      <w:r>
        <w:separator/>
      </w:r>
    </w:p>
  </w:footnote>
  <w:footnote w:type="continuationSeparator" w:id="0">
    <w:p w:rsidR="00914ECF" w:rsidRDefault="00914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CD"/>
    <w:rsid w:val="000A6394"/>
    <w:rsid w:val="000A7357"/>
    <w:rsid w:val="000B7FED"/>
    <w:rsid w:val="000C038A"/>
    <w:rsid w:val="000C6598"/>
    <w:rsid w:val="000D0182"/>
    <w:rsid w:val="000F60BC"/>
    <w:rsid w:val="00145D43"/>
    <w:rsid w:val="00183E78"/>
    <w:rsid w:val="00192C46"/>
    <w:rsid w:val="001A08B3"/>
    <w:rsid w:val="001A7B60"/>
    <w:rsid w:val="001B52F0"/>
    <w:rsid w:val="001B7A65"/>
    <w:rsid w:val="001D4630"/>
    <w:rsid w:val="001E41F3"/>
    <w:rsid w:val="001E6D48"/>
    <w:rsid w:val="002405C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1FB6"/>
    <w:rsid w:val="00410371"/>
    <w:rsid w:val="00415785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54D8"/>
    <w:rsid w:val="00792342"/>
    <w:rsid w:val="007977A8"/>
    <w:rsid w:val="007B512A"/>
    <w:rsid w:val="007C2097"/>
    <w:rsid w:val="007D6A07"/>
    <w:rsid w:val="007F7259"/>
    <w:rsid w:val="00820101"/>
    <w:rsid w:val="008279FA"/>
    <w:rsid w:val="008626E7"/>
    <w:rsid w:val="00870EE7"/>
    <w:rsid w:val="00884466"/>
    <w:rsid w:val="008A45A6"/>
    <w:rsid w:val="008D27EF"/>
    <w:rsid w:val="008F686C"/>
    <w:rsid w:val="009148DE"/>
    <w:rsid w:val="00914EC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B02765"/>
    <w:rsid w:val="00B258BB"/>
    <w:rsid w:val="00B67B97"/>
    <w:rsid w:val="00B968C8"/>
    <w:rsid w:val="00BA3EC5"/>
    <w:rsid w:val="00BA51D9"/>
    <w:rsid w:val="00BB5DFC"/>
    <w:rsid w:val="00BC77A3"/>
    <w:rsid w:val="00BD279D"/>
    <w:rsid w:val="00BD6BB8"/>
    <w:rsid w:val="00BE0D5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A1557"/>
    <w:rsid w:val="00EB09B7"/>
    <w:rsid w:val="00EC5465"/>
    <w:rsid w:val="00EE7D7C"/>
    <w:rsid w:val="00F25D98"/>
    <w:rsid w:val="00F300FB"/>
    <w:rsid w:val="00F67256"/>
    <w:rsid w:val="00FB6386"/>
    <w:rsid w:val="00FE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2D336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5AIRPNAIUNRU-1830940522-4182</_dlc_DocId>
    <_dlc_DocIdUrl xmlns="71c5aaf6-e6ce-465b-b873-5148d2a4c105">
      <Url>https://nokia.sharepoint.com/sites/c5g/5gradio/_layouts/15/DocIdRedir.aspx?ID=5AIRPNAIUNRU-1830940522-4182</Url>
      <Description>5AIRPNAIUNRU-1830940522-4182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B219B-1661-44F7-B551-2BA9CB1A58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25BC399-ED6B-4346-BE36-F6D9168F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Farag, Emad (Nokia - US/Murray Hill)</cp:lastModifiedBy>
  <cp:revision>9</cp:revision>
  <cp:lastPrinted>1900-01-01T05:00:00Z</cp:lastPrinted>
  <dcterms:created xsi:type="dcterms:W3CDTF">2018-10-16T13:35:00Z</dcterms:created>
  <dcterms:modified xsi:type="dcterms:W3CDTF">2018-11-02T02:57:00Z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11c323a6-3050-41ee-9a3b-a422f2e70ca2</vt:lpwstr>
  </property>
</Properties>
</file>